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73777" w:rsidRDefault="008743F6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971550</wp:posOffset>
                </wp:positionH>
                <wp:positionV relativeFrom="paragraph">
                  <wp:posOffset>9029700</wp:posOffset>
                </wp:positionV>
                <wp:extent cx="5467350" cy="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67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BEFA81" id="Straight Connector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6.5pt,711pt" to="507pt,7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" strokecolor="black [3200]" strokeweight=".5pt">
                <v:stroke joinstyle="miter"/>
              </v:lin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257DF62" wp14:editId="202180AE">
                <wp:simplePos x="0" y="0"/>
                <wp:positionH relativeFrom="margin">
                  <wp:align>right</wp:align>
                </wp:positionH>
                <wp:positionV relativeFrom="paragraph">
                  <wp:posOffset>8629650</wp:posOffset>
                </wp:positionV>
                <wp:extent cx="6650355" cy="590550"/>
                <wp:effectExtent l="0" t="0" r="0" b="0"/>
                <wp:wrapSquare wrapText="bothSides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035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83F" w:rsidRPr="00E4483F" w:rsidRDefault="00E4483F">
                            <w:pPr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</w:pPr>
                            <w:r w:rsidRPr="00E4483F">
                              <w:rPr>
                                <w:rFonts w:ascii="Comic Sans MS" w:hAnsi="Comic Sans MS"/>
                                <w:sz w:val="44"/>
                                <w:szCs w:val="44"/>
                              </w:rPr>
                              <w:t xml:space="preserve">Name: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57DF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472.45pt;margin-top:679.5pt;width:523.65pt;height:46.5pt;z-index:25166336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" stroked="f">
                <v:textbox>
                  <w:txbxContent>
                    <w:p w:rsidR="00E4483F" w:rsidRPr="00E4483F" w:rsidRDefault="00E4483F">
                      <w:pPr>
                        <w:rPr>
                          <w:rFonts w:ascii="Comic Sans MS" w:hAnsi="Comic Sans MS"/>
                          <w:sz w:val="44"/>
                          <w:szCs w:val="44"/>
                        </w:rPr>
                      </w:pPr>
                      <w:r w:rsidRPr="00E4483F">
                        <w:rPr>
                          <w:rFonts w:ascii="Comic Sans MS" w:hAnsi="Comic Sans MS"/>
                          <w:sz w:val="44"/>
                          <w:szCs w:val="44"/>
                        </w:rPr>
                        <w:t xml:space="preserve">Name: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1737B6B9" wp14:editId="4F6998B2">
                <wp:simplePos x="0" y="0"/>
                <wp:positionH relativeFrom="margin">
                  <wp:align>center</wp:align>
                </wp:positionH>
                <wp:positionV relativeFrom="paragraph">
                  <wp:posOffset>5224145</wp:posOffset>
                </wp:positionV>
                <wp:extent cx="6332220" cy="1705610"/>
                <wp:effectExtent l="19050" t="19050" r="11430" b="2794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32220" cy="17056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83F" w:rsidRPr="00F12549" w:rsidRDefault="00E4483F" w:rsidP="00E4483F">
                            <w:pPr>
                              <w:pStyle w:val="NoSpacing"/>
                              <w:ind w:left="720"/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F12549">
                              <w:rPr>
                                <w:rFonts w:ascii="Comic Sans MS" w:hAnsi="Comic Sans MS"/>
                                <w:b/>
                                <w:sz w:val="24"/>
                                <w:szCs w:val="24"/>
                                <w:u w:val="single"/>
                              </w:rPr>
                              <w:t>Success Criteria</w:t>
                            </w:r>
                          </w:p>
                          <w:p w:rsidR="00E4483F" w:rsidRDefault="00E4483F" w:rsidP="00E4483F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 have an accurate list of materials and equipment that I will need.</w:t>
                            </w:r>
                          </w:p>
                          <w:p w:rsidR="00E4483F" w:rsidRDefault="00E4483F" w:rsidP="00E4483F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 can show that I have a clear plan of what I would like my puppet to look like.</w:t>
                            </w:r>
                          </w:p>
                          <w:p w:rsidR="00E4483F" w:rsidRDefault="00E4483F" w:rsidP="00E4483F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My puppet has been made with care and patience.</w:t>
                            </w:r>
                          </w:p>
                          <w:p w:rsidR="00E4483F" w:rsidRPr="00F12549" w:rsidRDefault="00E4483F" w:rsidP="00E4483F">
                            <w:pPr>
                              <w:pStyle w:val="NoSpacing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I can say three things that I like about my puppet and two things which would make it better.</w:t>
                            </w:r>
                          </w:p>
                          <w:p w:rsidR="00E4483F" w:rsidRDefault="00E448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7B6B9" id="_x0000_s1027" type="#_x0000_t202" style="position:absolute;margin-left:0;margin-top:411.35pt;width:498.6pt;height:134.3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" strokecolor="#0070c0" strokeweight="3pt">
                <v:textbox>
                  <w:txbxContent>
                    <w:p w:rsidR="00E4483F" w:rsidRPr="00F12549" w:rsidRDefault="00E4483F" w:rsidP="00E4483F">
                      <w:pPr>
                        <w:pStyle w:val="NoSpacing"/>
                        <w:ind w:left="720"/>
                        <w:rPr>
                          <w:rFonts w:ascii="Comic Sans MS" w:hAnsi="Comic Sans MS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F12549">
                        <w:rPr>
                          <w:rFonts w:ascii="Comic Sans MS" w:hAnsi="Comic Sans MS"/>
                          <w:b/>
                          <w:sz w:val="24"/>
                          <w:szCs w:val="24"/>
                          <w:u w:val="single"/>
                        </w:rPr>
                        <w:t>Success Criteria</w:t>
                      </w:r>
                    </w:p>
                    <w:p w:rsidR="00E4483F" w:rsidRDefault="00E4483F" w:rsidP="00E4483F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 have an accurate list of materials and equipment that I will need.</w:t>
                      </w:r>
                    </w:p>
                    <w:p w:rsidR="00E4483F" w:rsidRDefault="00E4483F" w:rsidP="00E4483F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 can show that I have a clear plan of what I would like my puppet to look like.</w:t>
                      </w:r>
                    </w:p>
                    <w:p w:rsidR="00E4483F" w:rsidRDefault="00E4483F" w:rsidP="00E4483F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My puppet has been made with care and patience.</w:t>
                      </w:r>
                    </w:p>
                    <w:p w:rsidR="00E4483F" w:rsidRPr="00F12549" w:rsidRDefault="00E4483F" w:rsidP="00E4483F">
                      <w:pPr>
                        <w:pStyle w:val="NoSpacing"/>
                        <w:numPr>
                          <w:ilvl w:val="0"/>
                          <w:numId w:val="1"/>
                        </w:num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I can say three things that I like about my puppet and two things which would make it better.</w:t>
                      </w:r>
                    </w:p>
                    <w:p w:rsidR="00E4483F" w:rsidRDefault="00E4483F"/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5902867C" wp14:editId="50EE1ACA">
                <wp:simplePos x="0" y="0"/>
                <wp:positionH relativeFrom="margin">
                  <wp:posOffset>3276600</wp:posOffset>
                </wp:positionH>
                <wp:positionV relativeFrom="paragraph">
                  <wp:posOffset>864870</wp:posOffset>
                </wp:positionV>
                <wp:extent cx="3333750" cy="3619500"/>
                <wp:effectExtent l="0" t="0" r="0" b="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361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3F6" w:rsidRDefault="008743F6" w:rsidP="008743F6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22144DC8" wp14:editId="7FF8B9F5">
                                  <wp:extent cx="2526680" cy="2979340"/>
                                  <wp:effectExtent l="361950" t="285750" r="330835" b="278765"/>
                                  <wp:docPr id="10" name="Picture 10" descr="DIY felt material alien finger puppets | Global Sourc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DIY felt material alien finger puppets | Global Sourc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907951">
                                            <a:off x="0" y="0"/>
                                            <a:ext cx="2617985" cy="308700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02867C" id="_x0000_s1028" type="#_x0000_t202" style="position:absolute;margin-left:258pt;margin-top:68.1pt;width:262.5pt;height:28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" stroked="f">
                <v:textbox>
                  <w:txbxContent>
                    <w:p w:rsidR="008743F6" w:rsidRDefault="008743F6" w:rsidP="008743F6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22144DC8" wp14:editId="7FF8B9F5">
                            <wp:extent cx="2526680" cy="2979340"/>
                            <wp:effectExtent l="361950" t="285750" r="330835" b="278765"/>
                            <wp:docPr id="10" name="Picture 10" descr="DIY felt material alien finger puppets | Global Sourc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DIY felt material alien finger puppets | Global Sourc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907951">
                                      <a:off x="0" y="0"/>
                                      <a:ext cx="2617985" cy="308700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98685C2" wp14:editId="18C63D2B">
                <wp:simplePos x="0" y="0"/>
                <wp:positionH relativeFrom="margin">
                  <wp:align>left</wp:align>
                </wp:positionH>
                <wp:positionV relativeFrom="paragraph">
                  <wp:posOffset>876300</wp:posOffset>
                </wp:positionV>
                <wp:extent cx="3333750" cy="3619500"/>
                <wp:effectExtent l="0" t="0" r="0" b="0"/>
                <wp:wrapSquare wrapText="bothSides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3619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743F6" w:rsidRDefault="008743F6"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5EF01DA2" wp14:editId="3CADAE0A">
                                  <wp:extent cx="2511293" cy="2511293"/>
                                  <wp:effectExtent l="400050" t="400050" r="365760" b="403860"/>
                                  <wp:docPr id="11" name="Picture 11" descr="DIY felt material alien finger puppets toy | Global Sourc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IY felt material alien finger puppets toy | Global Sourc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 rot="20216361">
                                            <a:off x="0" y="0"/>
                                            <a:ext cx="2539249" cy="253924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685C2" id="_x0000_s1029" type="#_x0000_t202" style="position:absolute;margin-left:0;margin-top:69pt;width:262.5pt;height:285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" stroked="f">
                <v:textbox>
                  <w:txbxContent>
                    <w:p w:rsidR="008743F6" w:rsidRDefault="008743F6"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5EF01DA2" wp14:editId="3CADAE0A">
                            <wp:extent cx="2511293" cy="2511293"/>
                            <wp:effectExtent l="400050" t="400050" r="365760" b="403860"/>
                            <wp:docPr id="11" name="Picture 11" descr="DIY felt material alien finger puppets toy | Global Sourc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IY felt material alien finger puppets toy | Global Sourc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rot="20216361">
                                      <a:off x="0" y="0"/>
                                      <a:ext cx="2539249" cy="25392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8255E5C" wp14:editId="1CA1AAB1">
                <wp:simplePos x="0" y="0"/>
                <wp:positionH relativeFrom="margin">
                  <wp:align>right</wp:align>
                </wp:positionH>
                <wp:positionV relativeFrom="paragraph">
                  <wp:posOffset>247650</wp:posOffset>
                </wp:positionV>
                <wp:extent cx="6116955" cy="559435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6955" cy="559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483F" w:rsidRPr="008743F6" w:rsidRDefault="00E4483F">
                            <w:pPr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8743F6">
                              <w:rPr>
                                <w:rFonts w:ascii="Comic Sans MS" w:hAnsi="Comic Sans MS"/>
                                <w:b/>
                                <w:sz w:val="40"/>
                                <w:szCs w:val="40"/>
                                <w:u w:val="single"/>
                              </w:rPr>
                              <w:t xml:space="preserve">LG: To plan, make and evaluate a puppet.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255E5C" id="_x0000_s1030" type="#_x0000_t202" style="position:absolute;margin-left:430.45pt;margin-top:19.5pt;width:481.65pt;height:44.05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" stroked="f">
                <v:textbox>
                  <w:txbxContent>
                    <w:p w:rsidR="00E4483F" w:rsidRPr="008743F6" w:rsidRDefault="00E4483F">
                      <w:pPr>
                        <w:rPr>
                          <w:rFonts w:ascii="Comic Sans MS" w:hAnsi="Comic Sans MS"/>
                          <w:b/>
                          <w:sz w:val="40"/>
                          <w:szCs w:val="40"/>
                          <w:u w:val="single"/>
                        </w:rPr>
                      </w:pPr>
                      <w:r w:rsidRPr="008743F6">
                        <w:rPr>
                          <w:rFonts w:ascii="Comic Sans MS" w:hAnsi="Comic Sans MS"/>
                          <w:b/>
                          <w:sz w:val="40"/>
                          <w:szCs w:val="40"/>
                          <w:u w:val="single"/>
                        </w:rPr>
                        <w:t xml:space="preserve">LG: To plan, make and evaluate a puppet.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373777" w:rsidSect="00E4483F">
      <w:pgSz w:w="11906" w:h="16838"/>
      <w:pgMar w:top="720" w:right="720" w:bottom="720" w:left="720" w:header="708" w:footer="708" w:gutter="0"/>
      <w:pgBorders w:offsetFrom="page">
        <w:top w:val="single" w:sz="18" w:space="24" w:color="00B050"/>
        <w:left w:val="single" w:sz="18" w:space="24" w:color="00B050"/>
        <w:bottom w:val="single" w:sz="18" w:space="24" w:color="00B050"/>
        <w:right w:val="single" w:sz="18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E353F3"/>
    <w:multiLevelType w:val="hybridMultilevel"/>
    <w:tmpl w:val="4A0ABE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483F"/>
    <w:rsid w:val="00373777"/>
    <w:rsid w:val="008743F6"/>
    <w:rsid w:val="009A527F"/>
    <w:rsid w:val="00E4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3D17E40-7878-4CF9-A251-16B778F0F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448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CBEFB633</Template>
  <TotalTime>0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stacey white</dc:creator>
  <cp:keywords/>
  <dc:description/>
  <cp:lastModifiedBy>Laura Chesterfield</cp:lastModifiedBy>
  <cp:revision>2</cp:revision>
  <dcterms:created xsi:type="dcterms:W3CDTF">2021-02-10T14:07:00Z</dcterms:created>
  <dcterms:modified xsi:type="dcterms:W3CDTF">2021-02-10T14:07:00Z</dcterms:modified>
</cp:coreProperties>
</file>